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0C3EF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BONDE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17398A35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1577D9B0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31E704E3" w14:textId="3DE7EE52" w:rsidR="00EE45ED" w:rsidRDefault="008F5BCD" w:rsidP="00EE45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</w:t>
      </w:r>
      <w:r w:rsidR="00EE45ED">
        <w:rPr>
          <w:rFonts w:eastAsia="Times New Roman" w:cs="Times New Roman"/>
          <w:szCs w:val="24"/>
        </w:rPr>
        <w:t xml:space="preserve"> of Robert </w:t>
      </w:r>
      <w:proofErr w:type="spellStart"/>
      <w:r w:rsidR="00EE45ED">
        <w:rPr>
          <w:rFonts w:eastAsia="Times New Roman" w:cs="Times New Roman"/>
          <w:szCs w:val="24"/>
        </w:rPr>
        <w:t>Bonde</w:t>
      </w:r>
      <w:proofErr w:type="spellEnd"/>
      <w:r w:rsidR="00EE45ED">
        <w:rPr>
          <w:rFonts w:eastAsia="Times New Roman" w:cs="Times New Roman"/>
          <w:szCs w:val="24"/>
        </w:rPr>
        <w:t xml:space="preserve"> of Barton, Norfolk(q.v.), and his wife, Katherine(q.v.).</w:t>
      </w:r>
    </w:p>
    <w:p w14:paraId="06B34B0A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752788E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p.38)</w:t>
      </w:r>
    </w:p>
    <w:p w14:paraId="21E7A2B9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4E5A6374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7CA64795" w14:textId="7E160110" w:rsidR="00EE45ED" w:rsidRDefault="00EE45ED" w:rsidP="00EE45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Mar.1499</w:t>
      </w:r>
      <w:r>
        <w:rPr>
          <w:rFonts w:eastAsia="Times New Roman" w:cs="Times New Roman"/>
          <w:szCs w:val="24"/>
        </w:rPr>
        <w:tab/>
        <w:t>H</w:t>
      </w:r>
      <w:r w:rsidR="008F5BCD">
        <w:rPr>
          <w:rFonts w:eastAsia="Times New Roman" w:cs="Times New Roman"/>
          <w:szCs w:val="24"/>
        </w:rPr>
        <w:t>is</w:t>
      </w:r>
      <w:r>
        <w:rPr>
          <w:rFonts w:eastAsia="Times New Roman" w:cs="Times New Roman"/>
          <w:szCs w:val="24"/>
        </w:rPr>
        <w:t xml:space="preserve"> father bequeathed h</w:t>
      </w:r>
      <w:r w:rsidR="008F5BCD">
        <w:rPr>
          <w:rFonts w:eastAsia="Times New Roman" w:cs="Times New Roman"/>
          <w:szCs w:val="24"/>
        </w:rPr>
        <w:t>im</w:t>
      </w:r>
      <w:r>
        <w:rPr>
          <w:rFonts w:eastAsia="Times New Roman" w:cs="Times New Roman"/>
          <w:szCs w:val="24"/>
        </w:rPr>
        <w:t xml:space="preserve"> 20s.   (ibid.)</w:t>
      </w:r>
    </w:p>
    <w:p w14:paraId="1215154B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4DDEA2F4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711E5A22" w14:textId="77777777" w:rsidR="00EE45ED" w:rsidRDefault="00EE45ED" w:rsidP="00EE45E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October 2022</w:t>
      </w:r>
    </w:p>
    <w:p w14:paraId="0BBE61FB" w14:textId="3474AEFB" w:rsidR="00EE45ED" w:rsidRP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37F2B078" w14:textId="5E9696AA" w:rsidR="00EE45ED" w:rsidRP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37CB1B73" w14:textId="05E8E1A0" w:rsid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5224583E" w14:textId="77777777" w:rsidR="00EE45ED" w:rsidRPr="00EE45ED" w:rsidRDefault="00EE45ED" w:rsidP="00EE45ED">
      <w:pPr>
        <w:pStyle w:val="NoSpacing"/>
        <w:rPr>
          <w:rFonts w:eastAsia="Times New Roman" w:cs="Times New Roman"/>
          <w:szCs w:val="24"/>
        </w:rPr>
      </w:pPr>
    </w:p>
    <w:p w14:paraId="385C25F1" w14:textId="758C2C10" w:rsidR="00EE45ED" w:rsidRPr="00EE45ED" w:rsidRDefault="00EE45ED" w:rsidP="001C37A4">
      <w:pPr>
        <w:pStyle w:val="NoSpacing"/>
        <w:rPr>
          <w:rFonts w:cs="Times New Roman"/>
          <w:szCs w:val="24"/>
        </w:rPr>
      </w:pPr>
    </w:p>
    <w:sectPr w:rsidR="00EE45ED" w:rsidRPr="00EE45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BAE58" w14:textId="77777777" w:rsidR="001C37A4" w:rsidRDefault="001C37A4" w:rsidP="009139A6">
      <w:r>
        <w:separator/>
      </w:r>
    </w:p>
  </w:endnote>
  <w:endnote w:type="continuationSeparator" w:id="0">
    <w:p w14:paraId="12B7193A" w14:textId="77777777" w:rsidR="001C37A4" w:rsidRDefault="001C37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AB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63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A28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7DCD7" w14:textId="77777777" w:rsidR="001C37A4" w:rsidRDefault="001C37A4" w:rsidP="009139A6">
      <w:r>
        <w:separator/>
      </w:r>
    </w:p>
  </w:footnote>
  <w:footnote w:type="continuationSeparator" w:id="0">
    <w:p w14:paraId="5D61DB9D" w14:textId="77777777" w:rsidR="001C37A4" w:rsidRDefault="001C37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C3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5A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4F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A4"/>
    <w:rsid w:val="000666E0"/>
    <w:rsid w:val="001C37A4"/>
    <w:rsid w:val="002510B7"/>
    <w:rsid w:val="005C130B"/>
    <w:rsid w:val="00826F5C"/>
    <w:rsid w:val="008F5BCD"/>
    <w:rsid w:val="009139A6"/>
    <w:rsid w:val="009448BB"/>
    <w:rsid w:val="00947624"/>
    <w:rsid w:val="00A3176C"/>
    <w:rsid w:val="00AE65F8"/>
    <w:rsid w:val="00BA00AB"/>
    <w:rsid w:val="00CB4ED9"/>
    <w:rsid w:val="00DA770C"/>
    <w:rsid w:val="00EB3209"/>
    <w:rsid w:val="00EE45E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CCA54"/>
  <w15:chartTrackingRefBased/>
  <w15:docId w15:val="{969F3B39-FD59-4112-925D-07E008129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2022-10-31T11:37:00Z</dcterms:created>
  <dcterms:modified xsi:type="dcterms:W3CDTF">2022-10-31T12:26:00Z</dcterms:modified>
</cp:coreProperties>
</file>